
<file path=[Content_Types].xml><?xml version="1.0" encoding="utf-8"?>
<Types xmlns="http://schemas.openxmlformats.org/package/2006/content-types">
  <Default Extension="bin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724"/>
        <w:gridCol w:w="4188"/>
      </w:tblGrid>
      <w:tr w:rsidR="008577AB" w:rsidTr="00517FDC" w14:paraId="6C2C367F" w14:textId="77777777">
        <w:tc>
          <w:tcPr>
            <w:tcW w:w="5559" w:type="dxa"/>
            <w:gridSpan w:val="2"/>
          </w:tcPr>
          <w:p w:rsidRPr="00E16AAC" w:rsidR="008577AB" w:rsidP="00517FDC" w:rsidRDefault="008577AB" w14:paraId="502FD0F0" w14:textId="77777777">
            <w:pPr>
              <w:rPr>
                <w:b/>
                <w:color w:val="000000" w:themeColor="text1"/>
                <w:sz w:val="28"/>
                <w:szCs w:val="28"/>
                <w:u w:val="single"/>
              </w:rPr>
            </w:pPr>
            <w:r w:rsidRPr="00E16AAC">
              <w:rPr>
                <w:b/>
                <w:color w:val="000000" w:themeColor="text1"/>
                <w:sz w:val="28"/>
                <w:szCs w:val="28"/>
                <w:u w:val="single"/>
              </w:rPr>
              <w:t>Voorblad</w:t>
            </w:r>
          </w:p>
          <w:sdt>
            <w:sdtPr>
              <w:rPr>
                <w:rStyle w:val="Kopvoor"/>
                <w:szCs w:val="28"/>
              </w:rPr>
              <w:alias w:val="{{Form.Vergadering.Name}}"/>
              <w:tag w:val="{&quot;templafy&quot;:{&quot;binding&quot;:&quot;{{Form.Vergadering.Name}}&quot;,&quot;visibility&quot;:&quot;&quot;,&quot;disableUpdates&quot;:false,&quot;removeAndKeepContent&quot;:false,&quot;type&quot;:&quot;text&quot;}}"/>
              <w:id w:val="-758449580"/>
              <w:placeholder>
                <w:docPart w:val="3EC37AB31BBF4350AC2764CB323D235A"/>
              </w:placeholder>
              <w:showingPlcHdr/>
            </w:sdtPr>
            <w:sdtEndPr>
              <w:rPr>
                <w:rStyle w:val="Standaardalinea-lettertype"/>
                <w:b w:val="0"/>
                <w:color w:val="auto"/>
                <w:sz w:val="20"/>
              </w:rPr>
            </w:sdtEndPr>
            <w:sdtContent>
              <w:p w:rsidRPr="00E16AAC" w:rsidR="008577AB" w:rsidP="00517FDC" w:rsidRDefault="008577AB" w14:paraId="48626043" w14:textId="77777777">
                <w:pPr>
                  <w:rPr>
                    <w:b/>
                    <w:color w:val="000000" w:themeColor="text1"/>
                    <w:sz w:val="28"/>
                    <w:szCs w:val="28"/>
                  </w:rPr>
                </w:pPr>
                <w:r w:rsidRPr="00E16AAC">
                  <w:rPr>
                    <w:rStyle w:val="Tekstvantijdelijkeaanduiding"/>
                    <w:b/>
                    <w:color w:val="000000" w:themeColor="text1"/>
                    <w:sz w:val="28"/>
                    <w:szCs w:val="28"/>
                  </w:rPr>
                  <w:t>Vergadering.Name</w:t>
                </w:r>
              </w:p>
            </w:sdtContent>
          </w:sdt>
          <w:sdt>
            <w:sdtPr>
              <w:rPr>
                <w:rStyle w:val="Kopvoor"/>
                <w:szCs w:val="28"/>
              </w:rPr>
              <w:alias w:val="textElement"/>
              <w:tag w:val="{&quot;templafy&quot;:{&quot;assetId&quot;:&quot;{{Form.Vergadering.AssetId}}&quot;,&quot;replaceOnUpdate&quot;:true,&quot;type&quot;:&quot;textElement&quot;,&quot;textElementPlaceholderName&quot;:&quot;TextElement1&quot;}}"/>
              <w:id w:val="-1675867717"/>
              <w:placeholder>
                <w:docPart w:val="F65482CCB3264AB99A7E5B58C13D01CA"/>
              </w:placeholder>
              <w:showingPlcHdr/>
            </w:sdtPr>
            <w:sdtEndPr>
              <w:rPr>
                <w:rStyle w:val="Standaardalinea-lettertype"/>
                <w:b w:val="0"/>
                <w:color w:val="auto"/>
                <w:sz w:val="20"/>
              </w:rPr>
            </w:sdtEndPr>
            <w:sdtContent>
              <w:p w:rsidRPr="00E16AAC" w:rsidR="008577AB" w:rsidP="00517FDC" w:rsidRDefault="008577AB" w14:paraId="2E9F078F" w14:textId="70074B51">
                <w:pPr>
                  <w:rPr>
                    <w:b/>
                    <w:color w:val="000000" w:themeColor="text1"/>
                    <w:sz w:val="28"/>
                    <w:szCs w:val="28"/>
                  </w:rPr>
                </w:pPr>
                <w:r w:rsidRPr="00E16AAC">
                  <w:rPr>
                    <w:rStyle w:val="Tekstvantijdelijkeaanduiding"/>
                    <w:b/>
                    <w:color w:val="000000" w:themeColor="text1"/>
                    <w:sz w:val="28"/>
                    <w:szCs w:val="28"/>
                  </w:rPr>
                  <w:t>Vergadering</w:t>
                </w:r>
              </w:p>
            </w:sdtContent>
          </w:sdt>
        </w:tc>
        <w:tc>
          <w:tcPr>
            <w:tcW w:w="4188" w:type="dxa"/>
          </w:tcPr>
          <w:p w:rsidRPr="00E16AAC" w:rsidR="008577AB" w:rsidP="00517FDC" w:rsidRDefault="008577AB" w14:paraId="25F1C5C1" w14:textId="77777777">
            <w:pPr>
              <w:rPr>
                <w:b/>
                <w:color w:val="000000" w:themeColor="text1"/>
                <w:sz w:val="28"/>
                <w:szCs w:val="28"/>
              </w:rPr>
            </w:pPr>
            <w:r w:rsidRPr="00E16AAC">
              <w:rPr>
                <w:b/>
                <w:color w:val="000000" w:themeColor="text1"/>
                <w:sz w:val="28"/>
                <w:szCs w:val="28"/>
              </w:rPr>
              <w:t xml:space="preserve">Datum overleg: </w:t>
            </w:r>
          </w:p>
          <w:sdt>
            <w:sdtPr>
              <w:rPr>
                <w:rStyle w:val="Kopvoor"/>
                <w:szCs w:val="28"/>
              </w:rPr>
              <w:alias w:val="{{FormatDateTime(Form.DatumOverleg, &quot;d MMMM yyyy&quot;)}}"/>
              <w:tag w:val="{&quot;templafy&quot;:{&quot;binding&quot;:&quot;{{FormatDateTime(Form.DatumOverleg, \&quot;d MMMM yyyy\&quot;)}}&quot;,&quot;visibility&quot;:&quot;&quot;,&quot;disableUpdates&quot;:false,&quot;removeAndKeepContent&quot;:false,&quot;type&quot;:&quot;text&quot;}}"/>
              <w:id w:val="-822043143"/>
              <w:placeholder>
                <w:docPart w:val="E2F04C30B3A54072B77373DCE20B23FC"/>
              </w:placeholder>
              <w:showingPlcHdr/>
            </w:sdtPr>
            <w:sdtEndPr>
              <w:rPr>
                <w:rStyle w:val="Standaardalinea-lettertype"/>
                <w:b w:val="0"/>
                <w:color w:val="auto"/>
                <w:sz w:val="20"/>
              </w:rPr>
            </w:sdtEndPr>
            <w:sdtContent>
              <w:p w:rsidRPr="00E16AAC" w:rsidR="008577AB" w:rsidP="00517FDC" w:rsidRDefault="008577AB" w14:paraId="473C378F" w14:textId="73EAE7FE">
                <w:pPr>
                  <w:rPr>
                    <w:b/>
                    <w:color w:val="000000" w:themeColor="text1"/>
                    <w:sz w:val="28"/>
                    <w:szCs w:val="28"/>
                  </w:rPr>
                </w:pPr>
                <w:r w:rsidRPr="00E16AAC">
                  <w:rPr>
                    <w:rStyle w:val="Tekstvantijdelijkeaanduiding"/>
                    <w:b/>
                    <w:color w:val="000000" w:themeColor="text1"/>
                    <w:sz w:val="28"/>
                    <w:szCs w:val="28"/>
                  </w:rPr>
                  <w:t>DatumOverleg</w:t>
                </w:r>
              </w:p>
            </w:sdtContent>
          </w:sdt>
        </w:tc>
      </w:tr>
      <w:tr w:rsidR="008577AB" w:rsidTr="00517FDC" w14:paraId="6ED8B81B" w14:textId="77777777">
        <w:trPr>
          <w:trHeight w:val="567"/>
        </w:trPr>
        <w:tc>
          <w:tcPr>
            <w:tcW w:w="2835" w:type="dxa"/>
          </w:tcPr>
          <w:p w:rsidR="008577AB" w:rsidP="00517FDC" w:rsidRDefault="008577AB" w14:paraId="7733A643" w14:textId="77777777">
            <w:r>
              <w:t>Onderwerp:</w:t>
            </w:r>
          </w:p>
        </w:tc>
        <w:tc>
          <w:tcPr>
            <w:tcW w:w="6912" w:type="dxa"/>
            <w:gridSpan w:val="2"/>
          </w:tcPr>
          <w:p w:rsidR="008577AB" w:rsidP="00517FDC" w:rsidRDefault="008577AB" w14:paraId="137E498F" w14:textId="2474C39F"/>
        </w:tc>
      </w:tr>
      <w:tr w:rsidR="008577AB" w:rsidTr="00517FDC" w14:paraId="14A45354" w14:textId="77777777">
        <w:trPr>
          <w:trHeight w:val="567"/>
        </w:trPr>
        <w:tc>
          <w:tcPr>
            <w:tcW w:w="2835" w:type="dxa"/>
          </w:tcPr>
          <w:p w:rsidR="008577AB" w:rsidP="00517FDC" w:rsidRDefault="008577AB" w14:paraId="0B1BD6C1" w14:textId="77777777">
            <w:r>
              <w:t>Zaaknummer:</w:t>
            </w:r>
          </w:p>
        </w:tc>
        <w:sdt>
          <w:sdtPr>
            <w:alias w:val="{{Form.Zaaknummer}}"/>
            <w:tag w:val="{&quot;templafy&quot;:{&quot;binding&quot;:&quot;{{Form.Zaaknummer}}&quot;,&quot;visibility&quot;:&quot;&quot;,&quot;disableUpdates&quot;:false,&quot;removeAndKeepContent&quot;:false,&quot;type&quot;:&quot;text&quot;}}"/>
            <w:id w:val="-89475445"/>
            <w:placeholder>
              <w:docPart w:val="702776A22EBC4CC5B934A5712BB0B131"/>
            </w:placeholder>
            <w:showingPlcHdr/>
          </w:sdtPr>
          <w:sdtEndPr/>
          <w:sdtContent>
            <w:tc>
              <w:tcPr>
                <w:tcW w:w="6912" w:type="dxa"/>
                <w:gridSpan w:val="2"/>
              </w:tcPr>
              <w:p w:rsidR="008577AB" w:rsidP="00517FDC" w:rsidRDefault="008577AB" w14:paraId="460A4FCD" w14:textId="33F6A25F">
                <w:r w:rsidRPr="003B2EAE">
                  <w:rPr>
                    <w:rStyle w:val="Tekstvantijdelijkeaanduiding"/>
                  </w:rPr>
                  <w:t>Zaaknummer</w:t>
                </w:r>
              </w:p>
            </w:tc>
          </w:sdtContent>
        </w:sdt>
      </w:tr>
      <w:tr w:rsidR="008577AB" w:rsidTr="00517FDC" w14:paraId="5D37AC14" w14:textId="77777777">
        <w:trPr>
          <w:trHeight w:val="567"/>
        </w:trPr>
        <w:tc>
          <w:tcPr>
            <w:tcW w:w="2835" w:type="dxa"/>
          </w:tcPr>
          <w:p w:rsidR="008577AB" w:rsidP="00517FDC" w:rsidRDefault="008577AB" w14:paraId="7F1D678C" w14:textId="77777777">
            <w:r w:rsidRPr="00DD75DB">
              <w:t>Vertrouwelijk:</w:t>
            </w:r>
          </w:p>
        </w:tc>
        <w:sdt>
          <w:sdtPr>
            <w:alias w:val="{{Form.Vertrouwelijkheid.Voorblad_BOW_Besturingsdriehoek_DT}}"/>
            <w:tag w:val="{&quot;templafy&quot;:{&quot;binding&quot;:&quot;{{Form.Vertrouwelijkheid.Voorblad_BOW_Besturingsdriehoek_DT}}&quot;,&quot;visibility&quot;:&quot;&quot;,&quot;disableUpdates&quot;:false,&quot;removeAndKeepContent&quot;:false,&quot;type&quot;:&quot;text&quot;}}"/>
            <w:id w:val="167915041"/>
            <w:placeholder>
              <w:docPart w:val="98889574BDDF47D08D9607041AAF3F76"/>
            </w:placeholder>
            <w:showingPlcHdr/>
          </w:sdtPr>
          <w:sdtEndPr/>
          <w:sdtContent>
            <w:tc>
              <w:tcPr>
                <w:tcW w:w="6912" w:type="dxa"/>
                <w:gridSpan w:val="2"/>
              </w:tcPr>
              <w:p w:rsidR="008577AB" w:rsidP="00517FDC" w:rsidRDefault="009B3B6D" w14:paraId="261A623E" w14:textId="4AB24151">
                <w:r w:rsidRPr="003B2EAE">
                  <w:rPr>
                    <w:rStyle w:val="Tekstvantijdelijkeaanduiding"/>
                  </w:rPr>
                  <w:t>Vertrouwelijkheid.Voorblad_BOW_Besturingsdriehoek_DT</w:t>
                </w:r>
              </w:p>
            </w:tc>
          </w:sdtContent>
        </w:sdt>
      </w:tr>
      <w:tr w:rsidR="008577AB" w:rsidTr="00517FDC" w14:paraId="0940DD98" w14:textId="77777777">
        <w:trPr>
          <w:trHeight w:val="567"/>
        </w:trPr>
        <w:tc>
          <w:tcPr>
            <w:tcW w:w="2835" w:type="dxa"/>
          </w:tcPr>
          <w:p w:rsidR="008577AB" w:rsidP="00517FDC" w:rsidRDefault="008577AB" w14:paraId="3BD16703" w14:textId="77777777">
            <w:r w:rsidRPr="00DD75DB">
              <w:t>Opsteller/afdeling:</w:t>
            </w:r>
          </w:p>
        </w:tc>
        <w:sdt>
          <w:sdtPr>
            <w:alias w:val="{{UserProfile.VolledigeNaam}}"/>
            <w:tag w:val="{&quot;templafy&quot;:{&quot;binding&quot;:&quot;{{UserProfile.VolledigeNaam}}&quot;,&quot;visibility&quot;:&quot;&quot;,&quot;disableUpdates&quot;:false,&quot;removeAndKeepContent&quot;:false,&quot;type&quot;:&quot;text&quot;}}"/>
            <w:id w:val="497624090"/>
            <w:placeholder>
              <w:docPart w:val="562C527DB21341D0AC5457CC4AC8E5AE"/>
            </w:placeholder>
            <w:showingPlcHdr/>
          </w:sdtPr>
          <w:sdtEndPr/>
          <w:sdtContent>
            <w:tc>
              <w:tcPr>
                <w:tcW w:w="2724" w:type="dxa"/>
              </w:tcPr>
              <w:p w:rsidR="008577AB" w:rsidP="00517FDC" w:rsidRDefault="0006502E" w14:paraId="6B69BF92" w14:textId="02C135D3">
                <w:r w:rsidRPr="000B56A0">
                  <w:rPr>
                    <w:rStyle w:val="Tekstvantijdelijkeaanduiding"/>
                  </w:rPr>
                  <w:t>UserProfile.VolledigeNaam</w:t>
                </w:r>
              </w:p>
            </w:tc>
          </w:sdtContent>
        </w:sdt>
        <w:sdt>
          <w:sdtPr>
            <w:alias w:val="{{UserProfile.Afdeling}}"/>
            <w:tag w:val="{&quot;templafy&quot;:{&quot;binding&quot;:&quot;{{UserProfile.Afdeling}}&quot;,&quot;visibility&quot;:&quot;&quot;,&quot;disableUpdates&quot;:false,&quot;removeAndKeepContent&quot;:false,&quot;type&quot;:&quot;text&quot;}}"/>
            <w:id w:val="-2015061280"/>
            <w:placeholder>
              <w:docPart w:val="3B7456023D534D2FA7AEF8AC4C86821A"/>
            </w:placeholder>
            <w:showingPlcHdr/>
          </w:sdtPr>
          <w:sdtEndPr/>
          <w:sdtContent>
            <w:tc>
              <w:tcPr>
                <w:tcW w:w="4188" w:type="dxa"/>
              </w:tcPr>
              <w:p w:rsidR="008577AB" w:rsidP="00517FDC" w:rsidRDefault="002D10D8" w14:paraId="52E729F1" w14:textId="42C1ACA9">
                <w:r w:rsidRPr="00E37DD6">
                  <w:rPr>
                    <w:rStyle w:val="Tekstvantijdelijkeaanduiding"/>
                  </w:rPr>
                  <w:t>UserProfile.Afdeling</w:t>
                </w:r>
              </w:p>
            </w:tc>
          </w:sdtContent>
        </w:sdt>
      </w:tr>
      <w:tr w:rsidR="008577AB" w:rsidTr="00517FDC" w14:paraId="3BD0ACCC" w14:textId="77777777">
        <w:trPr>
          <w:trHeight w:val="567"/>
        </w:trPr>
        <w:sdt>
          <w:sdtPr>
            <w:alias w:val="{{Form.SoortenProgrammas.TekstBijKeuze}}"/>
            <w:tag w:val="{&quot;templafy&quot;:{&quot;binding&quot;:&quot;{{Form.SoortenProgrammas.TekstBijKeuze}}&quot;,&quot;visibility&quot;:&quot;&quot;,&quot;disableUpdates&quot;:false,&quot;removeAndKeepContent&quot;:false,&quot;type&quot;:&quot;text&quot;}}"/>
            <w:id w:val="1051962388"/>
            <w:placeholder>
              <w:docPart w:val="9475EAAD4AB84099BBB002DE4F654F59"/>
            </w:placeholder>
            <w:showingPlcHdr/>
          </w:sdtPr>
          <w:sdtEndPr/>
          <w:sdtContent>
            <w:tc>
              <w:tcPr>
                <w:tcW w:w="2835" w:type="dxa"/>
              </w:tcPr>
              <w:p w:rsidR="008577AB" w:rsidP="00517FDC" w:rsidRDefault="00BC5A5E" w14:paraId="1881B7EF" w14:textId="19B3636A">
                <w:r w:rsidRPr="003B2EAE">
                  <w:rPr>
                    <w:rStyle w:val="Tekstvantijdelijkeaanduiding"/>
                  </w:rPr>
                  <w:t>SoortenProgrammas.TekstBijKeuze</w:t>
                </w:r>
              </w:p>
            </w:tc>
          </w:sdtContent>
        </w:sdt>
        <w:sdt>
          <w:sdtPr>
            <w:alias w:val="textElement"/>
            <w:tag w:val="{&quot;templafy&quot;:{&quot;assetId&quot;:&quot;{{Form.SoortenProgrammas.AssetId}}&quot;,&quot;replaceOnUpdate&quot;:true,&quot;type&quot;:&quot;textElement&quot;,&quot;textElementPlaceholderName&quot;:&quot;TextElement2&quot;}}"/>
            <w:id w:val="34626273"/>
            <w:placeholder>
              <w:docPart w:val="7460B27C3D4F47CBB24F8A67026BBEFC"/>
            </w:placeholder>
            <w:showingPlcHdr/>
          </w:sdtPr>
          <w:sdtEndPr/>
          <w:sdtContent>
            <w:tc>
              <w:tcPr>
                <w:tcW w:w="6912" w:type="dxa"/>
                <w:gridSpan w:val="2"/>
              </w:tcPr>
              <w:p w:rsidR="008577AB" w:rsidP="00517FDC" w:rsidRDefault="00BC5A5E" w14:paraId="437A09A4" w14:textId="1D4384BE">
                <w:r w:rsidRPr="003B2EAE">
                  <w:rPr>
                    <w:rStyle w:val="Tekstvantijdelijkeaanduiding"/>
                  </w:rPr>
                  <w:t>Soorten programma's</w:t>
                </w:r>
              </w:p>
            </w:tc>
          </w:sdtContent>
        </w:sdt>
      </w:tr>
      <w:tr w:rsidR="008577AB" w:rsidTr="00517FDC" w14:paraId="2779D07C" w14:textId="77777777">
        <w:trPr>
          <w:trHeight w:val="567"/>
        </w:trPr>
        <w:tc>
          <w:tcPr>
            <w:tcW w:w="2835" w:type="dxa"/>
          </w:tcPr>
          <w:p w:rsidR="008577AB" w:rsidP="00517FDC" w:rsidRDefault="008577AB" w14:paraId="4F81EE3E" w14:textId="77777777">
            <w:r w:rsidRPr="006736ED">
              <w:t>Behandelwijze:</w:t>
            </w:r>
          </w:p>
        </w:tc>
        <w:sdt>
          <w:sdtPr>
            <w:alias w:val="{{Form.Behandelwijze.Name}}"/>
            <w:tag w:val="{&quot;templafy&quot;:{&quot;binding&quot;:&quot;{{Form.Behandelwijze.Name}}&quot;,&quot;visibility&quot;:&quot;&quot;,&quot;disableUpdates&quot;:false,&quot;removeAndKeepContent&quot;:false,&quot;type&quot;:&quot;text&quot;}}"/>
            <w:id w:val="1224417216"/>
            <w:placeholder>
              <w:docPart w:val="A8E7714BDED541ECBA55F43529E70E04"/>
            </w:placeholder>
            <w:showingPlcHdr/>
          </w:sdtPr>
          <w:sdtEndPr/>
          <w:sdtContent>
            <w:tc>
              <w:tcPr>
                <w:tcW w:w="6912" w:type="dxa"/>
                <w:gridSpan w:val="2"/>
              </w:tcPr>
              <w:p w:rsidR="008577AB" w:rsidP="00517FDC" w:rsidRDefault="00816265" w14:paraId="469D9C16" w14:textId="42EC7A35">
                <w:r w:rsidRPr="009C7687">
                  <w:rPr>
                    <w:rStyle w:val="Tekstvantijdelijkeaanduiding"/>
                  </w:rPr>
                  <w:t>Behandelwijze.Name</w:t>
                </w:r>
              </w:p>
            </w:tc>
          </w:sdtContent>
        </w:sdt>
      </w:tr>
      <w:tr w:rsidR="008577AB" w:rsidTr="00517FDC" w14:paraId="7AAE191B" w14:textId="77777777">
        <w:trPr>
          <w:trHeight w:val="567"/>
        </w:trPr>
        <w:tc>
          <w:tcPr>
            <w:tcW w:w="2835" w:type="dxa"/>
          </w:tcPr>
          <w:p w:rsidR="008577AB" w:rsidP="00517FDC" w:rsidRDefault="008577AB" w14:paraId="073FEC62" w14:textId="77777777">
            <w:r w:rsidRPr="006736ED">
              <w:rPr>
                <w:bCs/>
              </w:rPr>
              <w:t>Voorgesteld(e) beslispunt(en) (punt</w:t>
            </w:r>
            <w:r>
              <w:rPr>
                <w:bCs/>
              </w:rPr>
              <w:t>sgewijs</w:t>
            </w:r>
            <w:r w:rsidRPr="006736ED">
              <w:rPr>
                <w:bCs/>
              </w:rPr>
              <w:t>):</w:t>
            </w:r>
          </w:p>
        </w:tc>
        <w:tc>
          <w:tcPr>
            <w:tcW w:w="6912" w:type="dxa"/>
            <w:gridSpan w:val="2"/>
          </w:tcPr>
          <w:p w:rsidR="008577AB" w:rsidP="00517FDC" w:rsidRDefault="008577AB" w14:paraId="3A5C1C15" w14:textId="77777777"/>
        </w:tc>
      </w:tr>
      <w:tr w:rsidR="008577AB" w:rsidTr="00517FDC" w14:paraId="196BF324" w14:textId="77777777">
        <w:trPr>
          <w:trHeight w:val="567"/>
        </w:trPr>
        <w:tc>
          <w:tcPr>
            <w:tcW w:w="2835" w:type="dxa"/>
          </w:tcPr>
          <w:p w:rsidRPr="006736ED" w:rsidR="008577AB" w:rsidP="00517FDC" w:rsidRDefault="008577AB" w14:paraId="04062BF4" w14:textId="77777777">
            <w:pPr>
              <w:rPr>
                <w:bCs/>
              </w:rPr>
            </w:pPr>
            <w:r w:rsidRPr="00D44780">
              <w:t>Aanleiding agendering:</w:t>
            </w:r>
          </w:p>
        </w:tc>
        <w:tc>
          <w:tcPr>
            <w:tcW w:w="6912" w:type="dxa"/>
            <w:gridSpan w:val="2"/>
          </w:tcPr>
          <w:p w:rsidR="008577AB" w:rsidP="00517FDC" w:rsidRDefault="008577AB" w14:paraId="7BD0EEF4" w14:textId="77777777"/>
        </w:tc>
      </w:tr>
      <w:tr w:rsidR="008577AB" w:rsidTr="00517FDC" w14:paraId="1B43B87E" w14:textId="77777777">
        <w:trPr>
          <w:trHeight w:val="567"/>
        </w:trPr>
        <w:tc>
          <w:tcPr>
            <w:tcW w:w="2835" w:type="dxa"/>
          </w:tcPr>
          <w:p w:rsidRPr="006736ED" w:rsidR="008577AB" w:rsidP="00517FDC" w:rsidRDefault="008577AB" w14:paraId="5D5B6027" w14:textId="77777777">
            <w:pPr>
              <w:rPr>
                <w:bCs/>
              </w:rPr>
            </w:pPr>
            <w:r w:rsidRPr="00D44780">
              <w:t>Argument(en) voor beslispunt(en)/toelichting en essentie grote bijlagen:</w:t>
            </w:r>
          </w:p>
        </w:tc>
        <w:tc>
          <w:tcPr>
            <w:tcW w:w="6912" w:type="dxa"/>
            <w:gridSpan w:val="2"/>
          </w:tcPr>
          <w:p w:rsidR="008577AB" w:rsidP="00517FDC" w:rsidRDefault="008577AB" w14:paraId="15849B3A" w14:textId="77777777"/>
        </w:tc>
      </w:tr>
      <w:tr w:rsidR="008577AB" w:rsidTr="00517FDC" w14:paraId="28D5CAB8" w14:textId="77777777">
        <w:trPr>
          <w:trHeight w:val="567"/>
        </w:trPr>
        <w:tc>
          <w:tcPr>
            <w:tcW w:w="2835" w:type="dxa"/>
          </w:tcPr>
          <w:p w:rsidRPr="006736ED" w:rsidR="008577AB" w:rsidP="00517FDC" w:rsidRDefault="008577AB" w14:paraId="10098B00" w14:textId="77777777">
            <w:pPr>
              <w:rPr>
                <w:bCs/>
              </w:rPr>
            </w:pPr>
            <w:r w:rsidRPr="00DD75DB">
              <w:rPr>
                <w:bCs/>
              </w:rPr>
              <w:t>Vergaderduur (beoogd)</w:t>
            </w:r>
            <w:r>
              <w:rPr>
                <w:bCs/>
              </w:rPr>
              <w:t xml:space="preserve"> in minuten</w:t>
            </w:r>
            <w:r w:rsidRPr="00DD75DB">
              <w:rPr>
                <w:bCs/>
              </w:rPr>
              <w:t>:</w:t>
            </w:r>
          </w:p>
        </w:tc>
        <w:tc>
          <w:tcPr>
            <w:tcW w:w="6912" w:type="dxa"/>
            <w:gridSpan w:val="2"/>
          </w:tcPr>
          <w:p w:rsidR="008577AB" w:rsidP="00517FDC" w:rsidRDefault="00710BF1" w14:paraId="59262E94" w14:textId="2CE8D84A">
            <w:sdt>
              <w:sdtPr>
                <w:alias w:val="{{Form.VergaderduurBeoogdInMinuten}}"/>
                <w:tag w:val="{&quot;templafy&quot;:{&quot;binding&quot;:&quot;{{Form.VergaderduurBeoogdInMinuten}}&quot;,&quot;visibility&quot;:&quot;&quot;,&quot;disableUpdates&quot;:false,&quot;removeAndKeepContent&quot;:false,&quot;type&quot;:&quot;text&quot;}}"/>
                <w:id w:val="-925099560"/>
                <w:placeholder>
                  <w:docPart w:val="DAD80992D96E40ADAD65E7EDD96FE5D7"/>
                </w:placeholder>
                <w:showingPlcHdr/>
              </w:sdtPr>
              <w:sdtEndPr/>
              <w:sdtContent>
                <w:r w:rsidRPr="00F81C53" w:rsidR="00624658">
                  <w:rPr>
                    <w:rStyle w:val="Tekstvantijdelijkeaanduiding"/>
                  </w:rPr>
                  <w:t>VergaderduurBeoogdInMinuten</w:t>
                </w:r>
              </w:sdtContent>
            </w:sdt>
            <w:r w:rsidR="00624658">
              <w:t xml:space="preserve"> </w:t>
            </w:r>
            <w:r w:rsidR="008577AB">
              <w:t>minuten</w:t>
            </w:r>
          </w:p>
        </w:tc>
      </w:tr>
      <w:tr w:rsidR="008577AB" w:rsidTr="00517FDC" w14:paraId="5ABC0E20" w14:textId="77777777">
        <w:trPr>
          <w:trHeight w:val="567"/>
        </w:trPr>
        <w:tc>
          <w:tcPr>
            <w:tcW w:w="2835" w:type="dxa"/>
          </w:tcPr>
          <w:p w:rsidR="008577AB" w:rsidP="00517FDC" w:rsidRDefault="008577AB" w14:paraId="2CCEBE5A" w14:textId="77777777">
            <w:pPr>
              <w:rPr>
                <w:bCs/>
              </w:rPr>
            </w:pPr>
            <w:r w:rsidRPr="00DD75DB">
              <w:rPr>
                <w:bCs/>
              </w:rPr>
              <w:t>Genodigden bij onderwerp</w:t>
            </w:r>
            <w:r>
              <w:rPr>
                <w:bCs/>
              </w:rPr>
              <w:t xml:space="preserve"> </w:t>
            </w:r>
          </w:p>
          <w:p w:rsidRPr="006736ED" w:rsidR="008577AB" w:rsidP="00517FDC" w:rsidRDefault="008577AB" w14:paraId="12693D71" w14:textId="77777777">
            <w:pPr>
              <w:rPr>
                <w:bCs/>
              </w:rPr>
            </w:pPr>
            <w:r>
              <w:rPr>
                <w:bCs/>
              </w:rPr>
              <w:t>(jij, eventueel anderen)</w:t>
            </w:r>
            <w:r w:rsidRPr="00DD75DB">
              <w:rPr>
                <w:bCs/>
              </w:rPr>
              <w:t>:</w:t>
            </w:r>
          </w:p>
        </w:tc>
        <w:sdt>
          <w:sdtPr>
            <w:rPr>
              <w:color w:val="000000" w:themeColor="text1"/>
            </w:rPr>
            <w:alias w:val="{{UserProfile.VolledigeNaam}}"/>
            <w:tag w:val="{&quot;templafy&quot;:{&quot;binding&quot;:&quot;{{UserProfile.VolledigeNaam}}&quot;,&quot;visibility&quot;:&quot;&quot;,&quot;disableUpdates&quot;:false,&quot;removeAndKeepContent&quot;:false,&quot;type&quot;:&quot;text&quot;}}"/>
            <w:id w:val="813921463"/>
            <w:placeholder>
              <w:docPart w:val="EE6364570CA746D59CBDF2354F093A29"/>
            </w:placeholder>
            <w:showingPlcHdr/>
          </w:sdtPr>
          <w:sdtEndPr/>
          <w:sdtContent>
            <w:tc>
              <w:tcPr>
                <w:tcW w:w="6912" w:type="dxa"/>
                <w:gridSpan w:val="2"/>
              </w:tcPr>
              <w:p w:rsidRPr="00AD141A" w:rsidR="008577AB" w:rsidP="008577AB" w:rsidRDefault="0006502E" w14:paraId="06F0B0D2" w14:textId="4F5B4515">
                <w:pPr>
                  <w:tabs>
                    <w:tab w:val="left" w:pos="4002"/>
                  </w:tabs>
                  <w:rPr>
                    <w:color w:val="000000" w:themeColor="text1"/>
                  </w:rPr>
                </w:pPr>
                <w:r w:rsidRPr="000B56A0">
                  <w:rPr>
                    <w:rStyle w:val="Tekstvantijdelijkeaanduiding"/>
                  </w:rPr>
                  <w:t>UserProfile.VolledigeNaam</w:t>
                </w:r>
              </w:p>
            </w:tc>
          </w:sdtContent>
        </w:sdt>
      </w:tr>
      <w:tr w:rsidR="008577AB" w:rsidTr="00517FDC" w14:paraId="673C986D" w14:textId="77777777">
        <w:trPr>
          <w:trHeight w:val="567"/>
        </w:trPr>
        <w:tc>
          <w:tcPr>
            <w:tcW w:w="2835" w:type="dxa"/>
          </w:tcPr>
          <w:p w:rsidRPr="006736ED" w:rsidR="008577AB" w:rsidP="00517FDC" w:rsidRDefault="008577AB" w14:paraId="7B76D769" w14:textId="77777777">
            <w:pPr>
              <w:rPr>
                <w:bCs/>
              </w:rPr>
            </w:pPr>
            <w:r w:rsidRPr="00DD75DB">
              <w:rPr>
                <w:bCs/>
              </w:rPr>
              <w:t>Presentatie:</w:t>
            </w:r>
          </w:p>
        </w:tc>
        <w:tc>
          <w:tcPr>
            <w:tcW w:w="6912" w:type="dxa"/>
            <w:gridSpan w:val="2"/>
          </w:tcPr>
          <w:sdt>
            <w:sdtPr>
              <w:rPr>
                <w:color w:val="000000" w:themeColor="text1"/>
              </w:rPr>
              <w:alias w:val="{{Form.Presentatie.Name}}"/>
              <w:tag w:val="{&quot;templafy&quot;:{&quot;binding&quot;:&quot;{{Form.Presentatie.Name}}&quot;,&quot;visibility&quot;:&quot;&quot;,&quot;disableUpdates&quot;:false,&quot;removeAndKeepContent&quot;:false,&quot;type&quot;:&quot;text&quot;}}"/>
              <w:id w:val="702212871"/>
              <w:placeholder>
                <w:docPart w:val="E3AD676CD60F4392950384BE728B8EA2"/>
              </w:placeholder>
              <w:showingPlcHdr/>
            </w:sdtPr>
            <w:sdtEndPr/>
            <w:sdtContent>
              <w:p w:rsidR="00816265" w:rsidP="00517FDC" w:rsidRDefault="008F6AF6" w14:paraId="0F3EEF81" w14:textId="77777777">
                <w:pPr>
                  <w:rPr>
                    <w:color w:val="000000" w:themeColor="text1"/>
                  </w:rPr>
                </w:pPr>
                <w:r w:rsidRPr="00F41BA3">
                  <w:rPr>
                    <w:rStyle w:val="Tekstvantijdelijkeaanduiding"/>
                  </w:rPr>
                  <w:t>Presentatie.Name</w:t>
                </w:r>
              </w:p>
            </w:sdtContent>
          </w:sdt>
          <w:sdt>
            <w:sdtPr>
              <w:rPr>
                <w:color w:val="000000" w:themeColor="text1"/>
              </w:rPr>
              <w:alias w:val="group"/>
              <w:tag w:val="{&quot;templafy&quot;:{&quot;visibility&quot;:&quot;{{IfElse(Equals(Form.PresentatieDoor, \&quot;\&quot;), VisibilityType.Hidden, VisibilityType.Visible)}}&quot;,&quot;disableUpdates&quot;:false,&quot;type&quot;:&quot;group&quot;}}"/>
              <w:id w:val="-350646844"/>
              <w:placeholder>
                <w:docPart w:val="6F5B3EAF4E2D4DDCA44C953BE4B3140B"/>
              </w:placeholder>
            </w:sdtPr>
            <w:sdtEndPr/>
            <w:sdtContent>
              <w:p w:rsidRPr="00AD141A" w:rsidR="008F6AF6" w:rsidP="00517FDC" w:rsidRDefault="008D6491" w14:paraId="4BD5E199" w14:textId="0AD702A6">
                <w:pPr>
                  <w:rPr>
                    <w:color w:val="000000" w:themeColor="text1"/>
                  </w:rPr>
                </w:pPr>
                <w:r>
                  <w:rPr>
                    <w:color w:val="000000" w:themeColor="text1"/>
                  </w:rPr>
                  <w:t xml:space="preserve">Door: </w:t>
                </w:r>
                <w:sdt>
                  <w:sdtPr>
                    <w:rPr>
                      <w:color w:val="000000" w:themeColor="text1"/>
                    </w:rPr>
                    <w:alias w:val="{{Form.PresentatieDoor}}"/>
                    <w:tag w:val="{&quot;templafy&quot;:{&quot;binding&quot;:&quot;{{Form.PresentatieDoor}}&quot;,&quot;visibility&quot;:&quot;&quot;,&quot;disableUpdates&quot;:false,&quot;removeAndKeepContent&quot;:false,&quot;type&quot;:&quot;text&quot;}}"/>
                    <w:id w:val="-354814604"/>
                    <w:placeholder>
                      <w:docPart w:val="F295DB88832D4C84B52F5A3FC171E639"/>
                    </w:placeholder>
                    <w:showingPlcHdr/>
                  </w:sdtPr>
                  <w:sdtEndPr/>
                  <w:sdtContent>
                    <w:r w:rsidRPr="006700BC">
                      <w:rPr>
                        <w:rStyle w:val="Tekstvantijdelijkeaanduiding"/>
                      </w:rPr>
                      <w:t>PresentatieDoor</w:t>
                    </w:r>
                  </w:sdtContent>
                </w:sdt>
              </w:p>
            </w:sdtContent>
          </w:sdt>
        </w:tc>
      </w:tr>
      <w:tr w:rsidR="008577AB" w:rsidTr="00517FDC" w14:paraId="476BD7D9" w14:textId="77777777">
        <w:trPr>
          <w:trHeight w:val="567"/>
        </w:trPr>
        <w:tc>
          <w:tcPr>
            <w:tcW w:w="2835" w:type="dxa"/>
          </w:tcPr>
          <w:p w:rsidRPr="00DD75DB" w:rsidR="008577AB" w:rsidP="00517FDC" w:rsidRDefault="008577AB" w14:paraId="1AB07261" w14:textId="77777777">
            <w:pPr>
              <w:rPr>
                <w:bCs/>
              </w:rPr>
            </w:pPr>
            <w:r>
              <w:rPr>
                <w:bCs/>
              </w:rPr>
              <w:t>Voorafgaande</w:t>
            </w:r>
            <w:r w:rsidRPr="00D44780">
              <w:rPr>
                <w:bCs/>
              </w:rPr>
              <w:t xml:space="preserve"> processtappen</w:t>
            </w:r>
            <w:r>
              <w:rPr>
                <w:bCs/>
              </w:rPr>
              <w:t xml:space="preserve"> (</w:t>
            </w:r>
            <w:r w:rsidRPr="006736ED">
              <w:rPr>
                <w:bCs/>
              </w:rPr>
              <w:t>punt</w:t>
            </w:r>
            <w:r>
              <w:rPr>
                <w:bCs/>
              </w:rPr>
              <w:t>sgewijs)</w:t>
            </w:r>
            <w:r w:rsidRPr="00D44780">
              <w:rPr>
                <w:bCs/>
              </w:rPr>
              <w:t>:</w:t>
            </w:r>
          </w:p>
        </w:tc>
        <w:tc>
          <w:tcPr>
            <w:tcW w:w="6912" w:type="dxa"/>
            <w:gridSpan w:val="2"/>
          </w:tcPr>
          <w:p w:rsidRPr="00AD141A" w:rsidR="008577AB" w:rsidP="00517FDC" w:rsidRDefault="008577AB" w14:paraId="7E20B279" w14:textId="77777777">
            <w:pPr>
              <w:rPr>
                <w:color w:val="000000" w:themeColor="text1"/>
              </w:rPr>
            </w:pPr>
          </w:p>
        </w:tc>
      </w:tr>
      <w:tr w:rsidR="008577AB" w:rsidTr="00517FDC" w14:paraId="155A89ED" w14:textId="77777777">
        <w:trPr>
          <w:trHeight w:val="567"/>
        </w:trPr>
        <w:tc>
          <w:tcPr>
            <w:tcW w:w="2835" w:type="dxa"/>
          </w:tcPr>
          <w:p w:rsidRPr="00DD75DB" w:rsidR="008577AB" w:rsidP="00517FDC" w:rsidRDefault="008577AB" w14:paraId="0F447E78" w14:textId="77777777">
            <w:pPr>
              <w:rPr>
                <w:bCs/>
              </w:rPr>
            </w:pPr>
            <w:r w:rsidRPr="006736ED">
              <w:rPr>
                <w:bCs/>
              </w:rPr>
              <w:t>Betrokken medewerker(s) met afdeling</w:t>
            </w:r>
            <w:r w:rsidRPr="006736ED">
              <w:t>:</w:t>
            </w:r>
          </w:p>
        </w:tc>
        <w:tc>
          <w:tcPr>
            <w:tcW w:w="6912" w:type="dxa"/>
            <w:gridSpan w:val="2"/>
          </w:tcPr>
          <w:p w:rsidRPr="00AD141A" w:rsidR="008577AB" w:rsidP="00517FDC" w:rsidRDefault="008577AB" w14:paraId="51B484E1" w14:textId="77777777">
            <w:pPr>
              <w:rPr>
                <w:color w:val="000000" w:themeColor="text1"/>
              </w:rPr>
            </w:pPr>
          </w:p>
        </w:tc>
      </w:tr>
      <w:tr w:rsidR="008577AB" w:rsidTr="00517FDC" w14:paraId="57EAB414" w14:textId="77777777">
        <w:trPr>
          <w:trHeight w:val="567"/>
        </w:trPr>
        <w:tc>
          <w:tcPr>
            <w:tcW w:w="2835" w:type="dxa"/>
          </w:tcPr>
          <w:p w:rsidR="008577AB" w:rsidP="00517FDC" w:rsidRDefault="008577AB" w14:paraId="4D6A08F0" w14:textId="5805EC73">
            <w:pPr>
              <w:rPr>
                <w:bCs/>
              </w:rPr>
            </w:pPr>
            <w:r w:rsidRPr="006736ED">
              <w:rPr>
                <w:bCs/>
              </w:rPr>
              <w:t>Vervolgstappen en -planning na:</w:t>
            </w:r>
            <w:r w:rsidR="00E16AAC">
              <w:rPr>
                <w:bCs/>
              </w:rPr>
              <w:t xml:space="preserve"> </w:t>
            </w:r>
            <w:sdt>
              <w:sdtPr>
                <w:rPr>
                  <w:bCs/>
                </w:rPr>
                <w:alias w:val="{{Form.Vergadering.Name}}"/>
                <w:tag w:val="{&quot;templafy&quot;:{&quot;binding&quot;:&quot;{{Form.Vergadering.Name}}&quot;,&quot;visibility&quot;:&quot;&quot;,&quot;disableUpdates&quot;:false,&quot;removeAndKeepContent&quot;:false,&quot;type&quot;:&quot;text&quot;}}"/>
                <w:id w:val="-306555619"/>
                <w:placeholder>
                  <w:docPart w:val="C6C6343A924A4CE9967F5C0EB27075F5"/>
                </w:placeholder>
                <w:showingPlcHdr/>
              </w:sdtPr>
              <w:sdtEndPr/>
              <w:sdtContent>
                <w:r w:rsidRPr="009C7687" w:rsidR="00D27043">
                  <w:rPr>
                    <w:rStyle w:val="Tekstvantijdelijkeaanduiding"/>
                  </w:rPr>
                  <w:t>Vergadering.Name</w:t>
                </w:r>
              </w:sdtContent>
            </w:sdt>
          </w:p>
          <w:p w:rsidRPr="00DD75DB" w:rsidR="008577AB" w:rsidP="00517FDC" w:rsidRDefault="008577AB" w14:paraId="77E5AFBB" w14:textId="410F69EF">
            <w:pPr>
              <w:rPr>
                <w:bCs/>
              </w:rPr>
            </w:pPr>
          </w:p>
        </w:tc>
        <w:tc>
          <w:tcPr>
            <w:tcW w:w="6912" w:type="dxa"/>
            <w:gridSpan w:val="2"/>
          </w:tcPr>
          <w:p w:rsidRPr="00AD141A" w:rsidR="008577AB" w:rsidP="00517FDC" w:rsidRDefault="008577AB" w14:paraId="4193A340" w14:textId="77777777">
            <w:pPr>
              <w:rPr>
                <w:color w:val="000000" w:themeColor="text1"/>
              </w:rPr>
            </w:pPr>
          </w:p>
        </w:tc>
      </w:tr>
      <w:tr w:rsidR="008577AB" w:rsidTr="00517FDC" w14:paraId="0FBB9C7F" w14:textId="77777777">
        <w:trPr>
          <w:trHeight w:val="567"/>
        </w:trPr>
        <w:tc>
          <w:tcPr>
            <w:tcW w:w="2835" w:type="dxa"/>
          </w:tcPr>
          <w:p w:rsidRPr="00DD75DB" w:rsidR="008577AB" w:rsidP="00517FDC" w:rsidRDefault="008577AB" w14:paraId="620B3755" w14:textId="77777777">
            <w:pPr>
              <w:rPr>
                <w:bCs/>
              </w:rPr>
            </w:pPr>
            <w:r w:rsidRPr="006736ED">
              <w:rPr>
                <w:bCs/>
              </w:rPr>
              <w:t>Externe communicatie:</w:t>
            </w:r>
          </w:p>
        </w:tc>
        <w:tc>
          <w:tcPr>
            <w:tcW w:w="6912" w:type="dxa"/>
            <w:gridSpan w:val="2"/>
          </w:tcPr>
          <w:p w:rsidRPr="00AD141A" w:rsidR="008577AB" w:rsidP="00517FDC" w:rsidRDefault="008577AB" w14:paraId="6356B070" w14:textId="77777777">
            <w:pPr>
              <w:rPr>
                <w:color w:val="000000" w:themeColor="text1"/>
              </w:rPr>
            </w:pPr>
          </w:p>
        </w:tc>
      </w:tr>
      <w:tr w:rsidR="008577AB" w:rsidTr="00517FDC" w14:paraId="1E5B2411" w14:textId="77777777">
        <w:trPr>
          <w:trHeight w:val="567"/>
        </w:trPr>
        <w:tc>
          <w:tcPr>
            <w:tcW w:w="2835" w:type="dxa"/>
          </w:tcPr>
          <w:p w:rsidR="008577AB" w:rsidP="00517FDC" w:rsidRDefault="008577AB" w14:paraId="2B6F6584" w14:textId="77777777">
            <w:pPr>
              <w:rPr>
                <w:bCs/>
              </w:rPr>
            </w:pPr>
            <w:r w:rsidRPr="006736ED">
              <w:rPr>
                <w:bCs/>
              </w:rPr>
              <w:t xml:space="preserve">Bijlagen </w:t>
            </w:r>
          </w:p>
          <w:p w:rsidRPr="00DD75DB" w:rsidR="008577AB" w:rsidP="00517FDC" w:rsidRDefault="008577AB" w14:paraId="6B964753" w14:textId="77777777">
            <w:pPr>
              <w:rPr>
                <w:bCs/>
              </w:rPr>
            </w:pPr>
            <w:r w:rsidRPr="006736ED">
              <w:rPr>
                <w:bCs/>
              </w:rPr>
              <w:t>(benoemen en nummeren)</w:t>
            </w:r>
            <w:r w:rsidRPr="006736ED">
              <w:t>:</w:t>
            </w:r>
          </w:p>
        </w:tc>
        <w:tc>
          <w:tcPr>
            <w:tcW w:w="6912" w:type="dxa"/>
            <w:gridSpan w:val="2"/>
          </w:tcPr>
          <w:p w:rsidRPr="00AD141A" w:rsidR="008577AB" w:rsidP="00517FDC" w:rsidRDefault="008577AB" w14:paraId="7F3B3B34" w14:textId="77777777">
            <w:pPr>
              <w:rPr>
                <w:color w:val="000000" w:themeColor="text1"/>
              </w:rPr>
            </w:pPr>
          </w:p>
        </w:tc>
      </w:tr>
    </w:tbl>
    <w:p w:rsidRPr="008577AB" w:rsidR="007002EC" w:rsidP="008577AB" w:rsidRDefault="007002EC" w14:paraId="6D8EB152" w14:textId="77777777"/>
    <w:sectPr w:rsidRPr="008577AB" w:rsidR="007002EC" w:rsidSect="00E629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552" w:right="851" w:bottom="1701" w:left="1418" w:header="708" w:footer="429" w:gutter="0"/>
      <w:paperSrc w:first="1" w:other="1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1F910" w14:textId="77777777" w:rsidR="00710BF1" w:rsidRPr="00566FB1" w:rsidRDefault="00710BF1" w:rsidP="00566FB1">
      <w:pPr>
        <w:pStyle w:val="Voettekst"/>
      </w:pPr>
    </w:p>
  </w:endnote>
  <w:endnote w:type="continuationSeparator" w:id="0">
    <w:p w14:paraId="38086D06" w14:textId="77777777" w:rsidR="00710BF1" w:rsidRPr="00566FB1" w:rsidRDefault="00710BF1" w:rsidP="00566FB1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voetregel"/>
      <w:tag w:val=" mitBB ffe15e9abdb348e1b60c864a2ef44c0a "/>
      <w:id w:val="1390696045"/>
      <w15:color w:val="808080"/>
    </w:sdtPr>
    <w:sdtEndPr/>
    <w:sdtContent>
      <w:p w:rsidR="00825B39" w:rsidP="00825B39" w:rsidRDefault="00710BF1" w14:paraId="5C01CC8C" w14:textId="77777777">
        <w:pPr>
          <w:pStyle w:val="Voettekst"/>
          <w:jc w:val="right"/>
          <w:rPr>
            <w:sz w:val="16"/>
          </w:rPr>
        </w:pPr>
        <w:sdt>
          <w:sdtPr>
            <w:rPr>
              <w:sz w:val="16"/>
            </w:rPr>
            <w:alias w:val="Auteur - Adres Adres regel 1"/>
            <w:tag w:val=" mitVV VVAF4068A1F3054A6C837F51CD21A40F76 "/>
            <w:id w:val="-483236782"/>
            <w15:color w:val="008000"/>
            <w15:appearance w15:val="hidden"/>
          </w:sdtPr>
          <w:sdtEndPr/>
          <w:sdtContent>
            <w:sdt>
              <w:sdtPr>
                <w:rPr>
                  <w:sz w:val="16"/>
                </w:rPr>
                <w:alias w:val="Auteur - Adres Adres regel 1"/>
                <w:tag w:val=" mitVV VVB3B0D827612C484C8AA7A8BB7DBAFDFD "/>
                <w:id w:val="1358006471"/>
                <w15:color w:val="008000"/>
              </w:sdtPr>
              <w:sdtEndPr/>
              <w:sdtContent>
                <w:r w:rsidR="0006433A">
                  <w:rPr>
                    <w:sz w:val="16"/>
                  </w:rPr>
                  <w:t xml:space="preserve">Auteur - Adres </w:t>
                </w:r>
                <w:proofErr w:type="spellStart"/>
                <w:r w:rsidR="0006433A">
                  <w:rPr>
                    <w:sz w:val="16"/>
                  </w:rPr>
                  <w:t>Adres</w:t>
                </w:r>
                <w:proofErr w:type="spellEnd"/>
                <w:r w:rsidR="0006433A">
                  <w:rPr>
                    <w:sz w:val="16"/>
                  </w:rPr>
                  <w:t xml:space="preserve"> regel 1</w:t>
                </w:r>
              </w:sdtContent>
            </w:sdt>
          </w:sdtContent>
        </w:sdt>
        <w:r w:rsidR="0006433A">
          <w:rPr>
            <w:sz w:val="16"/>
          </w:rPr>
          <w:t xml:space="preserve"> / tel. 14  0492 / fax: 0492-587400</w:t>
        </w:r>
      </w:p>
      <w:p w:rsidRPr="00881F2B" w:rsidR="00825B39" w:rsidP="00825B39" w:rsidRDefault="0006433A" w14:paraId="4C110B39" w14:textId="77777777">
        <w:pPr>
          <w:pStyle w:val="Voettekst"/>
          <w:jc w:val="right"/>
          <w:rPr>
            <w:sz w:val="16"/>
            <w:lang w:val="fr-FR"/>
          </w:rPr>
        </w:pPr>
        <w:proofErr w:type="spellStart"/>
        <w:r>
          <w:rPr>
            <w:sz w:val="16"/>
            <w:lang w:val="fr-FR"/>
          </w:rPr>
          <w:t>Correspondentieadres</w:t>
        </w:r>
        <w:proofErr w:type="spellEnd"/>
        <w:r>
          <w:rPr>
            <w:sz w:val="16"/>
            <w:lang w:val="fr-FR"/>
          </w:rPr>
          <w:t>: Postbus 950 / 5700 AZ  / www.helmond.nl</w:t>
        </w:r>
      </w:p>
      <w:p w:rsidRPr="00825B39" w:rsidR="004C0929" w:rsidP="00825B39" w:rsidRDefault="0006433A" w14:paraId="44E866EB" w14:textId="77777777">
        <w:pPr>
          <w:pStyle w:val="Voettekst"/>
          <w:jc w:val="right"/>
          <w:rPr>
            <w:sz w:val="16"/>
          </w:rPr>
        </w:pPr>
        <w:r>
          <w:rPr>
            <w:sz w:val="16"/>
          </w:rPr>
          <w:t xml:space="preserve">e-mail: gemeente@helmond.nl / Bankrelatie: </w:t>
        </w:r>
        <w:proofErr w:type="spellStart"/>
        <w:r>
          <w:rPr>
            <w:sz w:val="16"/>
          </w:rPr>
          <w:t>IBANnummer</w:t>
        </w:r>
        <w:proofErr w:type="spellEnd"/>
        <w:r>
          <w:rPr>
            <w:sz w:val="16"/>
          </w:rPr>
          <w:t xml:space="preserve"> NL 85 BNGH 0285 00 37 39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E6C5E" w:rsidR="006E6C5E" w:rsidP="006E6C5E" w:rsidRDefault="006E6C5E" w14:paraId="4B8DAE3B" w14:textId="77777777">
    <w:pPr>
      <w:pStyle w:val="Voettekst"/>
      <w:jc w:val="right"/>
      <w:rPr>
        <w:sz w:val="20"/>
        <w:szCs w:val="16"/>
      </w:rPr>
    </w:pPr>
    <w:proofErr w:type="spellStart"/>
    <w:r w:rsidRPr="006E6C5E">
      <w:rPr>
        <w:sz w:val="20"/>
        <w:szCs w:val="16"/>
      </w:rPr>
      <w:t>Blz</w:t>
    </w:r>
    <w:proofErr w:type="spellEnd"/>
    <w:r w:rsidRPr="006E6C5E">
      <w:rPr>
        <w:sz w:val="20"/>
        <w:szCs w:val="16"/>
      </w:rPr>
      <w:t xml:space="preserve"> </w:t>
    </w:r>
    <w:r w:rsidRPr="006E6C5E">
      <w:rPr>
        <w:sz w:val="20"/>
        <w:szCs w:val="16"/>
      </w:rPr>
      <w:fldChar w:fldCharType="begin"/>
    </w:r>
    <w:r w:rsidRPr="006E6C5E">
      <w:rPr>
        <w:sz w:val="20"/>
        <w:szCs w:val="16"/>
      </w:rPr>
      <w:instrText xml:space="preserve"> PAGE  \* Arabic  \* MERGEFORMAT </w:instrText>
    </w:r>
    <w:r w:rsidRPr="006E6C5E">
      <w:rPr>
        <w:sz w:val="20"/>
        <w:szCs w:val="16"/>
      </w:rPr>
      <w:fldChar w:fldCharType="separate"/>
    </w:r>
    <w:r>
      <w:rPr>
        <w:sz w:val="20"/>
        <w:szCs w:val="16"/>
      </w:rPr>
      <w:t>1</w:t>
    </w:r>
    <w:r w:rsidRPr="006E6C5E">
      <w:rPr>
        <w:sz w:val="20"/>
        <w:szCs w:val="16"/>
      </w:rPr>
      <w:fldChar w:fldCharType="end"/>
    </w:r>
    <w:r w:rsidRPr="006E6C5E">
      <w:rPr>
        <w:sz w:val="20"/>
        <w:szCs w:val="16"/>
      </w:rPr>
      <w:t xml:space="preserve"> van </w:t>
    </w:r>
    <w:r w:rsidRPr="006E6C5E">
      <w:rPr>
        <w:sz w:val="20"/>
        <w:szCs w:val="16"/>
      </w:rPr>
      <w:fldChar w:fldCharType="begin"/>
    </w:r>
    <w:r w:rsidRPr="006E6C5E">
      <w:rPr>
        <w:sz w:val="20"/>
        <w:szCs w:val="16"/>
      </w:rPr>
      <w:instrText xml:space="preserve"> NUMPAGES  \* Arabic  \* MERGEFORMAT </w:instrText>
    </w:r>
    <w:r w:rsidRPr="006E6C5E">
      <w:rPr>
        <w:sz w:val="20"/>
        <w:szCs w:val="16"/>
      </w:rPr>
      <w:fldChar w:fldCharType="separate"/>
    </w:r>
    <w:r>
      <w:rPr>
        <w:sz w:val="20"/>
        <w:szCs w:val="16"/>
      </w:rPr>
      <w:t>2</w:t>
    </w:r>
    <w:r w:rsidRPr="006E6C5E">
      <w:rPr>
        <w:sz w:val="20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6491" w:rsidRDefault="008D6491" w14:paraId="330B0AB0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865AE" w14:textId="77777777" w:rsidR="00710BF1" w:rsidRPr="00566FB1" w:rsidRDefault="00710BF1" w:rsidP="00566FB1">
      <w:pPr>
        <w:pStyle w:val="Voettekst"/>
      </w:pPr>
    </w:p>
  </w:footnote>
  <w:footnote w:type="continuationSeparator" w:id="0">
    <w:p w14:paraId="2240C0B2" w14:textId="77777777" w:rsidR="00710BF1" w:rsidRPr="00566FB1" w:rsidRDefault="00710BF1" w:rsidP="00566FB1">
      <w:pPr>
        <w:pStyle w:val="Voettekst"/>
      </w:pP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Logo Helmond"/>
      <w:tag w:val=" mitBB 2e85af0490d949dcbd8e9b96bf99a433 "/>
      <w:id w:val="-343175227"/>
      <w15:color w:val="808080"/>
    </w:sdtPr>
    <w:sdtEndPr/>
    <w:sdtContent>
      <w:p w:rsidRPr="00BE31C5" w:rsidR="004C0929" w:rsidP="00BE31C5" w:rsidRDefault="0006433A" w14:paraId="1622BD83" w14:textId="77777777">
        <w:r>
          <w:rPr>
            <w:noProof/>
          </w:rPr>
          <w:drawing>
            <wp:anchor distT="0" distB="0" distL="114300" distR="114300" simplePos="0" relativeHeight="251656704" behindDoc="0" locked="1" layoutInCell="1" allowOverlap="1" wp14:editId="3EFE9DCF" wp14:anchorId="008665DE">
              <wp:simplePos x="0" y="0"/>
              <wp:positionH relativeFrom="page">
                <wp:posOffset>3672205</wp:posOffset>
              </wp:positionH>
              <wp:positionV relativeFrom="page">
                <wp:posOffset>360045</wp:posOffset>
              </wp:positionV>
              <wp:extent cx="3344400" cy="590400"/>
              <wp:effectExtent l="0" t="0" r="0" b="635"/>
              <wp:wrapNone/>
              <wp:docPr id="1" name="Afbeelding 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Afbeelding 1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44400" cy="590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6491" w:rsidRDefault="008D6491" w14:paraId="10C0FB73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6491" w:rsidRDefault="008D6491" w14:paraId="4D24AB32" w14:textId="7777777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AE7"/>
    <w:rsid w:val="00005637"/>
    <w:rsid w:val="00015688"/>
    <w:rsid w:val="00025F28"/>
    <w:rsid w:val="000268F1"/>
    <w:rsid w:val="0006433A"/>
    <w:rsid w:val="0006502E"/>
    <w:rsid w:val="00094A77"/>
    <w:rsid w:val="000D370A"/>
    <w:rsid w:val="000F6EEB"/>
    <w:rsid w:val="0010791E"/>
    <w:rsid w:val="0011504E"/>
    <w:rsid w:val="00116C89"/>
    <w:rsid w:val="00144788"/>
    <w:rsid w:val="00153BD1"/>
    <w:rsid w:val="00154EF7"/>
    <w:rsid w:val="001A6AE7"/>
    <w:rsid w:val="001B3FD3"/>
    <w:rsid w:val="001C61DE"/>
    <w:rsid w:val="001C7C1F"/>
    <w:rsid w:val="0020726B"/>
    <w:rsid w:val="00232D37"/>
    <w:rsid w:val="002417A2"/>
    <w:rsid w:val="00243653"/>
    <w:rsid w:val="0024510A"/>
    <w:rsid w:val="00253555"/>
    <w:rsid w:val="002B3F07"/>
    <w:rsid w:val="002D10D8"/>
    <w:rsid w:val="002E1369"/>
    <w:rsid w:val="003266EC"/>
    <w:rsid w:val="00331FBC"/>
    <w:rsid w:val="00352154"/>
    <w:rsid w:val="003558D6"/>
    <w:rsid w:val="00362367"/>
    <w:rsid w:val="00374C6A"/>
    <w:rsid w:val="00375954"/>
    <w:rsid w:val="003A5B28"/>
    <w:rsid w:val="003B20FE"/>
    <w:rsid w:val="003B522A"/>
    <w:rsid w:val="003C177C"/>
    <w:rsid w:val="003C260F"/>
    <w:rsid w:val="003D5822"/>
    <w:rsid w:val="003E7F42"/>
    <w:rsid w:val="003F48A0"/>
    <w:rsid w:val="00412530"/>
    <w:rsid w:val="00425215"/>
    <w:rsid w:val="004365A8"/>
    <w:rsid w:val="00437728"/>
    <w:rsid w:val="004540AB"/>
    <w:rsid w:val="00462359"/>
    <w:rsid w:val="00466D11"/>
    <w:rsid w:val="004747C2"/>
    <w:rsid w:val="004A5DE5"/>
    <w:rsid w:val="004B7A04"/>
    <w:rsid w:val="004D380B"/>
    <w:rsid w:val="004D3D21"/>
    <w:rsid w:val="00502C91"/>
    <w:rsid w:val="0052105B"/>
    <w:rsid w:val="005237C9"/>
    <w:rsid w:val="00526E29"/>
    <w:rsid w:val="005279E5"/>
    <w:rsid w:val="00532B2F"/>
    <w:rsid w:val="0054581F"/>
    <w:rsid w:val="0055394A"/>
    <w:rsid w:val="00566FB1"/>
    <w:rsid w:val="0057367D"/>
    <w:rsid w:val="005764DB"/>
    <w:rsid w:val="005941A2"/>
    <w:rsid w:val="0059710E"/>
    <w:rsid w:val="005D4DF4"/>
    <w:rsid w:val="005E615F"/>
    <w:rsid w:val="005F48DF"/>
    <w:rsid w:val="005F74E8"/>
    <w:rsid w:val="00604D6E"/>
    <w:rsid w:val="00606A5B"/>
    <w:rsid w:val="006177BD"/>
    <w:rsid w:val="006224FF"/>
    <w:rsid w:val="00624658"/>
    <w:rsid w:val="006433F2"/>
    <w:rsid w:val="0069211E"/>
    <w:rsid w:val="006A4529"/>
    <w:rsid w:val="006C2831"/>
    <w:rsid w:val="006D09ED"/>
    <w:rsid w:val="006E6C5E"/>
    <w:rsid w:val="006F5413"/>
    <w:rsid w:val="007002EC"/>
    <w:rsid w:val="007027C6"/>
    <w:rsid w:val="00706A62"/>
    <w:rsid w:val="00710BF1"/>
    <w:rsid w:val="007116BF"/>
    <w:rsid w:val="0071551B"/>
    <w:rsid w:val="007253F1"/>
    <w:rsid w:val="0072643B"/>
    <w:rsid w:val="007327E8"/>
    <w:rsid w:val="0073446B"/>
    <w:rsid w:val="00750AD3"/>
    <w:rsid w:val="0076161F"/>
    <w:rsid w:val="00764557"/>
    <w:rsid w:val="00780C25"/>
    <w:rsid w:val="00792CD7"/>
    <w:rsid w:val="007B06A4"/>
    <w:rsid w:val="007B4FF5"/>
    <w:rsid w:val="007C4E45"/>
    <w:rsid w:val="007D118E"/>
    <w:rsid w:val="007E7D3F"/>
    <w:rsid w:val="007F7A8C"/>
    <w:rsid w:val="00816265"/>
    <w:rsid w:val="00837956"/>
    <w:rsid w:val="00840E2A"/>
    <w:rsid w:val="008577AB"/>
    <w:rsid w:val="008B2B9B"/>
    <w:rsid w:val="008B5865"/>
    <w:rsid w:val="008B7E55"/>
    <w:rsid w:val="008D6491"/>
    <w:rsid w:val="008F6AF6"/>
    <w:rsid w:val="00905CEE"/>
    <w:rsid w:val="00911F82"/>
    <w:rsid w:val="00913A0F"/>
    <w:rsid w:val="00914624"/>
    <w:rsid w:val="00937660"/>
    <w:rsid w:val="00967F7F"/>
    <w:rsid w:val="009705CB"/>
    <w:rsid w:val="009708EB"/>
    <w:rsid w:val="00976326"/>
    <w:rsid w:val="009916D6"/>
    <w:rsid w:val="009973F8"/>
    <w:rsid w:val="009B3B6D"/>
    <w:rsid w:val="009B44FE"/>
    <w:rsid w:val="009C6343"/>
    <w:rsid w:val="009D32D7"/>
    <w:rsid w:val="009D5EAC"/>
    <w:rsid w:val="009E68D2"/>
    <w:rsid w:val="009F0691"/>
    <w:rsid w:val="009F2B13"/>
    <w:rsid w:val="00A1289A"/>
    <w:rsid w:val="00A63052"/>
    <w:rsid w:val="00A7390F"/>
    <w:rsid w:val="00A77331"/>
    <w:rsid w:val="00A775AE"/>
    <w:rsid w:val="00A908D3"/>
    <w:rsid w:val="00AA2158"/>
    <w:rsid w:val="00AA2DD0"/>
    <w:rsid w:val="00AA6455"/>
    <w:rsid w:val="00AC244F"/>
    <w:rsid w:val="00AC7828"/>
    <w:rsid w:val="00AD676D"/>
    <w:rsid w:val="00B062BC"/>
    <w:rsid w:val="00B90F5A"/>
    <w:rsid w:val="00B976B3"/>
    <w:rsid w:val="00BB4B34"/>
    <w:rsid w:val="00BC0C86"/>
    <w:rsid w:val="00BC5A5E"/>
    <w:rsid w:val="00BC698E"/>
    <w:rsid w:val="00BD4886"/>
    <w:rsid w:val="00C0522A"/>
    <w:rsid w:val="00C136D7"/>
    <w:rsid w:val="00C274BF"/>
    <w:rsid w:val="00C34E5A"/>
    <w:rsid w:val="00C54F64"/>
    <w:rsid w:val="00C562BE"/>
    <w:rsid w:val="00C76029"/>
    <w:rsid w:val="00C7638D"/>
    <w:rsid w:val="00C7726C"/>
    <w:rsid w:val="00C87C3B"/>
    <w:rsid w:val="00CA2A48"/>
    <w:rsid w:val="00CB191F"/>
    <w:rsid w:val="00CD0BB5"/>
    <w:rsid w:val="00CD4C4E"/>
    <w:rsid w:val="00CE6CDF"/>
    <w:rsid w:val="00CE6E6B"/>
    <w:rsid w:val="00CF5D9D"/>
    <w:rsid w:val="00D0058C"/>
    <w:rsid w:val="00D012F3"/>
    <w:rsid w:val="00D06EE7"/>
    <w:rsid w:val="00D12575"/>
    <w:rsid w:val="00D14F5A"/>
    <w:rsid w:val="00D263A2"/>
    <w:rsid w:val="00D27043"/>
    <w:rsid w:val="00D47A79"/>
    <w:rsid w:val="00D73DBE"/>
    <w:rsid w:val="00D745BC"/>
    <w:rsid w:val="00D944BB"/>
    <w:rsid w:val="00DA6C79"/>
    <w:rsid w:val="00DC5B89"/>
    <w:rsid w:val="00DF0615"/>
    <w:rsid w:val="00E16AAC"/>
    <w:rsid w:val="00E272E7"/>
    <w:rsid w:val="00E42157"/>
    <w:rsid w:val="00E44B42"/>
    <w:rsid w:val="00E629D9"/>
    <w:rsid w:val="00E7074B"/>
    <w:rsid w:val="00E710D3"/>
    <w:rsid w:val="00EA6611"/>
    <w:rsid w:val="00EB42A4"/>
    <w:rsid w:val="00F068FC"/>
    <w:rsid w:val="00F127D4"/>
    <w:rsid w:val="00F13477"/>
    <w:rsid w:val="00F23E9A"/>
    <w:rsid w:val="00F271A6"/>
    <w:rsid w:val="00F52A12"/>
    <w:rsid w:val="00F666FB"/>
    <w:rsid w:val="00F726C3"/>
    <w:rsid w:val="00F73223"/>
    <w:rsid w:val="00F870FA"/>
    <w:rsid w:val="00FA6E8B"/>
    <w:rsid w:val="00FC6D39"/>
    <w:rsid w:val="00FF3E88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A1CC5F"/>
  <w15:docId w15:val="{2EABF1D5-38EC-4148-8008-8174D3B8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3FD3"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706A62"/>
    <w:pPr>
      <w:tabs>
        <w:tab w:val="center" w:pos="4536"/>
        <w:tab w:val="right" w:pos="9072"/>
      </w:tabs>
    </w:pPr>
    <w:rPr>
      <w:sz w:val="24"/>
    </w:rPr>
  </w:style>
  <w:style w:type="character" w:customStyle="1" w:styleId="VoettekstChar">
    <w:name w:val="Voettekst Char"/>
    <w:basedOn w:val="Standaardalinea-lettertype"/>
    <w:link w:val="Voettekst"/>
    <w:rsid w:val="00706A62"/>
    <w:rPr>
      <w:rFonts w:ascii="Arial" w:hAnsi="Arial"/>
      <w:sz w:val="24"/>
    </w:rPr>
  </w:style>
  <w:style w:type="paragraph" w:styleId="Koptekst">
    <w:name w:val="header"/>
    <w:basedOn w:val="Standaard"/>
    <w:link w:val="KoptekstChar"/>
    <w:rsid w:val="00706A6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706A62"/>
    <w:rPr>
      <w:rFonts w:ascii="Arial" w:hAnsi="Arial"/>
    </w:rPr>
  </w:style>
  <w:style w:type="table" w:styleId="Tabelraster">
    <w:name w:val="Table Grid"/>
    <w:basedOn w:val="Standaardtabel"/>
    <w:rsid w:val="00706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F068FC"/>
    <w:rPr>
      <w:color w:val="808080"/>
    </w:rPr>
  </w:style>
  <w:style w:type="paragraph" w:styleId="Ballontekst">
    <w:name w:val="Balloon Text"/>
    <w:basedOn w:val="Standaard"/>
    <w:link w:val="BallontekstChar"/>
    <w:semiHidden/>
    <w:unhideWhenUsed/>
    <w:rsid w:val="0013244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132447"/>
    <w:rPr>
      <w:rFonts w:ascii="Tahoma" w:hAnsi="Tahoma" w:cs="Tahoma"/>
      <w:sz w:val="16"/>
      <w:szCs w:val="16"/>
    </w:rPr>
  </w:style>
  <w:style w:type="character" w:customStyle="1" w:styleId="Kopvoor">
    <w:name w:val="Kopvoor"/>
    <w:basedOn w:val="Standaardalinea-lettertype"/>
    <w:uiPriority w:val="1"/>
    <w:rsid w:val="00CB191F"/>
    <w:rPr>
      <w:rFonts w:ascii="Arial" w:hAnsi="Arial"/>
      <w:b/>
      <w:color w:val="000000" w:themeColor="tex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Brief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C37AB31BBF4350AC2764CB323D235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6C18616-2E22-4811-9C00-C9CE2E54ADC7}"/>
      </w:docPartPr>
      <w:docPartBody>
        <w:p w:rsidR="008926C5" w:rsidRDefault="00CD3317" w:rsidP="00CD3317">
          <w:pPr>
            <w:pStyle w:val="3EC37AB31BBF4350AC2764CB323D235A7"/>
          </w:pPr>
          <w:r w:rsidRPr="003B2EAE">
            <w:rPr>
              <w:rStyle w:val="Tekstvantijdelijkeaanduiding"/>
            </w:rPr>
            <w:t>Vergadering.Name</w:t>
          </w:r>
        </w:p>
      </w:docPartBody>
    </w:docPart>
    <w:docPart>
      <w:docPartPr>
        <w:name w:val="F65482CCB3264AB99A7E5B58C13D01C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12F99AD-22FF-45CF-80E2-D0E71BFC78C4}"/>
      </w:docPartPr>
      <w:docPartBody>
        <w:p w:rsidR="008926C5" w:rsidRDefault="00CD3317" w:rsidP="00CD3317">
          <w:pPr>
            <w:pStyle w:val="F65482CCB3264AB99A7E5B58C13D01CA7"/>
          </w:pPr>
          <w:r w:rsidRPr="003B2EAE">
            <w:rPr>
              <w:rStyle w:val="Tekstvantijdelijkeaanduiding"/>
            </w:rPr>
            <w:t>Vergadering</w:t>
          </w:r>
        </w:p>
      </w:docPartBody>
    </w:docPart>
    <w:docPart>
      <w:docPartPr>
        <w:name w:val="E2F04C30B3A54072B77373DCE20B23F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D52F8FF-CCB5-4A8F-A35F-E966CC028F42}"/>
      </w:docPartPr>
      <w:docPartBody>
        <w:p w:rsidR="008926C5" w:rsidRDefault="00CD3317" w:rsidP="00CD3317">
          <w:pPr>
            <w:pStyle w:val="E2F04C30B3A54072B77373DCE20B23FC7"/>
          </w:pPr>
          <w:r w:rsidRPr="003B2EAE">
            <w:rPr>
              <w:rStyle w:val="Tekstvantijdelijkeaanduiding"/>
            </w:rPr>
            <w:t>DatumOverleg</w:t>
          </w:r>
        </w:p>
      </w:docPartBody>
    </w:docPart>
    <w:docPart>
      <w:docPartPr>
        <w:name w:val="702776A22EBC4CC5B934A5712BB0B13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6A1DB37-03FB-420C-8F21-D895050BD1F3}"/>
      </w:docPartPr>
      <w:docPartBody>
        <w:p w:rsidR="008926C5" w:rsidRDefault="00CD3317" w:rsidP="00CD3317">
          <w:pPr>
            <w:pStyle w:val="702776A22EBC4CC5B934A5712BB0B1317"/>
          </w:pPr>
          <w:r w:rsidRPr="003B2EAE">
            <w:rPr>
              <w:rStyle w:val="Tekstvantijdelijkeaanduiding"/>
            </w:rPr>
            <w:t>Zaaknummer</w:t>
          </w:r>
        </w:p>
      </w:docPartBody>
    </w:docPart>
    <w:docPart>
      <w:docPartPr>
        <w:name w:val="98889574BDDF47D08D9607041AAF3F7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CD10B62-C2C0-48C5-9C70-5CE4293CC627}"/>
      </w:docPartPr>
      <w:docPartBody>
        <w:p w:rsidR="008926C5" w:rsidRDefault="00CD3317" w:rsidP="00CD3317">
          <w:pPr>
            <w:pStyle w:val="98889574BDDF47D08D9607041AAF3F767"/>
          </w:pPr>
          <w:r w:rsidRPr="003B2EAE">
            <w:rPr>
              <w:rStyle w:val="Tekstvantijdelijkeaanduiding"/>
            </w:rPr>
            <w:t>Vertrouwelijkheid.Voorblad_BOW_Besturingsdriehoek_DT</w:t>
          </w:r>
        </w:p>
      </w:docPartBody>
    </w:docPart>
    <w:docPart>
      <w:docPartPr>
        <w:name w:val="7460B27C3D4F47CBB24F8A67026BBEF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1B7A36-6AFB-46C4-9B4C-8553DA0F2F4A}"/>
      </w:docPartPr>
      <w:docPartBody>
        <w:p w:rsidR="008926C5" w:rsidRDefault="00CD3317" w:rsidP="00CD3317">
          <w:pPr>
            <w:pStyle w:val="7460B27C3D4F47CBB24F8A67026BBEFC7"/>
          </w:pPr>
          <w:r w:rsidRPr="003B2EAE">
            <w:rPr>
              <w:rStyle w:val="Tekstvantijdelijkeaanduiding"/>
            </w:rPr>
            <w:t>Soorten programma's</w:t>
          </w:r>
        </w:p>
      </w:docPartBody>
    </w:docPart>
    <w:docPart>
      <w:docPartPr>
        <w:name w:val="9475EAAD4AB84099BBB002DE4F654F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AB9CCF2-3BE6-42A3-9A5C-4DDE1681AA37}"/>
      </w:docPartPr>
      <w:docPartBody>
        <w:p w:rsidR="008926C5" w:rsidRDefault="00CD3317" w:rsidP="00CD3317">
          <w:pPr>
            <w:pStyle w:val="9475EAAD4AB84099BBB002DE4F654F597"/>
          </w:pPr>
          <w:r w:rsidRPr="003B2EAE">
            <w:rPr>
              <w:rStyle w:val="Tekstvantijdelijkeaanduiding"/>
            </w:rPr>
            <w:t>SoortenProgrammas.TekstBijKeuze</w:t>
          </w:r>
        </w:p>
      </w:docPartBody>
    </w:docPart>
    <w:docPart>
      <w:docPartPr>
        <w:name w:val="A8E7714BDED541ECBA55F43529E70E0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420ABC-AAA3-4158-843D-4B6A0656F772}"/>
      </w:docPartPr>
      <w:docPartBody>
        <w:p w:rsidR="005E4367" w:rsidRDefault="00CD3317" w:rsidP="00CD3317">
          <w:pPr>
            <w:pStyle w:val="A8E7714BDED541ECBA55F43529E70E047"/>
          </w:pPr>
          <w:r w:rsidRPr="009C7687">
            <w:rPr>
              <w:rStyle w:val="Tekstvantijdelijkeaanduiding"/>
            </w:rPr>
            <w:t>Behandelwijze.Name</w:t>
          </w:r>
        </w:p>
      </w:docPartBody>
    </w:docPart>
    <w:docPart>
      <w:docPartPr>
        <w:name w:val="C6C6343A924A4CE9967F5C0EB27075F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392B99-AF86-436B-AFB2-DC2BA55A977D}"/>
      </w:docPartPr>
      <w:docPartBody>
        <w:p w:rsidR="005E4367" w:rsidRDefault="00CD3317" w:rsidP="00CD3317">
          <w:pPr>
            <w:pStyle w:val="C6C6343A924A4CE9967F5C0EB27075F57"/>
          </w:pPr>
          <w:r w:rsidRPr="009C7687">
            <w:rPr>
              <w:rStyle w:val="Tekstvantijdelijkeaanduiding"/>
            </w:rPr>
            <w:t>Vergadering.Name</w:t>
          </w:r>
        </w:p>
      </w:docPartBody>
    </w:docPart>
    <w:docPart>
      <w:docPartPr>
        <w:name w:val="E3AD676CD60F4392950384BE728B8EA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2CFA8A4-78AC-4DDD-854E-716932EE4703}"/>
      </w:docPartPr>
      <w:docPartBody>
        <w:p w:rsidR="00136EF4" w:rsidRDefault="00CD3317" w:rsidP="00CD3317">
          <w:pPr>
            <w:pStyle w:val="E3AD676CD60F4392950384BE728B8EA26"/>
          </w:pPr>
          <w:r w:rsidRPr="00F41BA3">
            <w:rPr>
              <w:rStyle w:val="Tekstvantijdelijkeaanduiding"/>
            </w:rPr>
            <w:t>Presentatie.Name</w:t>
          </w:r>
        </w:p>
      </w:docPartBody>
    </w:docPart>
    <w:docPart>
      <w:docPartPr>
        <w:name w:val="F295DB88832D4C84B52F5A3FC171E6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2E2A086-2849-45ED-9FC0-0857462545F2}"/>
      </w:docPartPr>
      <w:docPartBody>
        <w:p w:rsidR="00CD3317" w:rsidRDefault="00CD3317" w:rsidP="00CD3317">
          <w:pPr>
            <w:pStyle w:val="F295DB88832D4C84B52F5A3FC171E6391"/>
          </w:pPr>
          <w:r w:rsidRPr="006700BC">
            <w:rPr>
              <w:rStyle w:val="Tekstvantijdelijkeaanduiding"/>
            </w:rPr>
            <w:t>PresentatieDoor</w:t>
          </w:r>
        </w:p>
      </w:docPartBody>
    </w:docPart>
    <w:docPart>
      <w:docPartPr>
        <w:name w:val="6F5B3EAF4E2D4DDCA44C953BE4B3140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DBE4620-ACA0-425E-93B4-10BEC18B78D3}"/>
      </w:docPartPr>
      <w:docPartBody>
        <w:p w:rsidR="00CD3317" w:rsidRDefault="00136EF4">
          <w:r w:rsidRPr="006700BC">
            <w:rPr>
              <w:rStyle w:val="Tekstvantijdelijkeaanduiding"/>
            </w:rPr>
            <w:t>Door: PresentatieDoor</w:t>
          </w:r>
        </w:p>
      </w:docPartBody>
    </w:docPart>
    <w:docPart>
      <w:docPartPr>
        <w:name w:val="EE6364570CA746D59CBDF2354F093A2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CEF235B-E245-446F-9B32-0350614425DF}"/>
      </w:docPartPr>
      <w:docPartBody>
        <w:p w:rsidR="00AD56B5" w:rsidRDefault="00CD3317">
          <w:r w:rsidRPr="000B56A0">
            <w:rPr>
              <w:rStyle w:val="Tekstvantijdelijkeaanduiding"/>
            </w:rPr>
            <w:t>UserProfile.VolledigeNaam</w:t>
          </w:r>
        </w:p>
      </w:docPartBody>
    </w:docPart>
    <w:docPart>
      <w:docPartPr>
        <w:name w:val="562C527DB21341D0AC5457CC4AC8E5A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81E4A4C-FB87-40E0-A3EC-342B39A22068}"/>
      </w:docPartPr>
      <w:docPartBody>
        <w:p w:rsidR="00AD56B5" w:rsidRDefault="00CD3317">
          <w:r w:rsidRPr="000B56A0">
            <w:rPr>
              <w:rStyle w:val="Tekstvantijdelijkeaanduiding"/>
            </w:rPr>
            <w:t>UserProfile.VolledigeNaam</w:t>
          </w:r>
        </w:p>
      </w:docPartBody>
    </w:docPart>
    <w:docPart>
      <w:docPartPr>
        <w:name w:val="DAD80992D96E40ADAD65E7EDD96FE5D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17D937-7FC4-42C4-9E6A-C6CD3388D832}"/>
      </w:docPartPr>
      <w:docPartBody>
        <w:p w:rsidR="002F129E" w:rsidRDefault="00AD56B5">
          <w:r w:rsidRPr="00F81C53">
            <w:rPr>
              <w:rStyle w:val="Tekstvantijdelijkeaanduiding"/>
            </w:rPr>
            <w:t>VergaderduurBeoogdInMinuten</w:t>
          </w:r>
        </w:p>
      </w:docPartBody>
    </w:docPart>
    <w:docPart>
      <w:docPartPr>
        <w:name w:val="3B7456023D534D2FA7AEF8AC4C86821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27C0AB4-CEF6-4F0F-97EA-75FB7667D1DF}"/>
      </w:docPartPr>
      <w:docPartBody>
        <w:p w:rsidR="002E4C0C" w:rsidRDefault="002F129E">
          <w:r w:rsidRPr="00E37DD6">
            <w:rPr>
              <w:rStyle w:val="Tekstvantijdelijkeaanduiding"/>
            </w:rPr>
            <w:t>UserProfile.Afdeling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10A"/>
    <w:rsid w:val="0008232C"/>
    <w:rsid w:val="000B4671"/>
    <w:rsid w:val="00136EF4"/>
    <w:rsid w:val="002E4C0C"/>
    <w:rsid w:val="002F129E"/>
    <w:rsid w:val="0031110A"/>
    <w:rsid w:val="004A02BF"/>
    <w:rsid w:val="005C0876"/>
    <w:rsid w:val="005E4367"/>
    <w:rsid w:val="008926C5"/>
    <w:rsid w:val="00940D02"/>
    <w:rsid w:val="00A71996"/>
    <w:rsid w:val="00AD56B5"/>
    <w:rsid w:val="00B0694D"/>
    <w:rsid w:val="00B54654"/>
    <w:rsid w:val="00BC4964"/>
    <w:rsid w:val="00BC7A46"/>
    <w:rsid w:val="00CD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1110A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2F129E"/>
    <w:rPr>
      <w:color w:val="808080"/>
    </w:rPr>
  </w:style>
  <w:style w:type="paragraph" w:customStyle="1" w:styleId="3EC37AB31BBF4350AC2764CB323D235A7">
    <w:name w:val="3EC37AB31BBF4350AC2764CB323D235A7"/>
    <w:rsid w:val="00CD3317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65482CCB3264AB99A7E5B58C13D01CA7">
    <w:name w:val="F65482CCB3264AB99A7E5B58C13D01CA7"/>
    <w:rsid w:val="00CD3317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2F04C30B3A54072B77373DCE20B23FC7">
    <w:name w:val="E2F04C30B3A54072B77373DCE20B23FC7"/>
    <w:rsid w:val="00CD3317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02776A22EBC4CC5B934A5712BB0B1317">
    <w:name w:val="702776A22EBC4CC5B934A5712BB0B1317"/>
    <w:rsid w:val="00CD3317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8889574BDDF47D08D9607041AAF3F767">
    <w:name w:val="98889574BDDF47D08D9607041AAF3F767"/>
    <w:rsid w:val="00CD3317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475EAAD4AB84099BBB002DE4F654F597">
    <w:name w:val="9475EAAD4AB84099BBB002DE4F654F597"/>
    <w:rsid w:val="00CD3317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460B27C3D4F47CBB24F8A67026BBEFC7">
    <w:name w:val="7460B27C3D4F47CBB24F8A67026BBEFC7"/>
    <w:rsid w:val="00CD3317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8E7714BDED541ECBA55F43529E70E047">
    <w:name w:val="A8E7714BDED541ECBA55F43529E70E047"/>
    <w:rsid w:val="00CD3317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3AD676CD60F4392950384BE728B8EA26">
    <w:name w:val="E3AD676CD60F4392950384BE728B8EA26"/>
    <w:rsid w:val="00CD3317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295DB88832D4C84B52F5A3FC171E6391">
    <w:name w:val="F295DB88832D4C84B52F5A3FC171E6391"/>
    <w:rsid w:val="00CD3317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6C6343A924A4CE9967F5C0EB27075F57">
    <w:name w:val="C6C6343A924A4CE9967F5C0EB27075F57"/>
    <w:rsid w:val="00CD3317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{"type":"dropDown","label":"Vergadering:","name":"Vergadering","helpTexts":null,"locked":false,"spacing":null,"autoSelectFirstOption":false,"dataSourceName":"VergadertypeVoorbladBOW","defaultValue":null,"required":true,"distinct":false,"hideIfNoUserInteractionRequired":false,"shareValue":false,"dataSourceFieldName":"Name"},{"type":"textElementPlaceholder","name":"TextElement1","label":"Vergadering","locked":false,"helpTexts":null,"spacing":null},{"type":"datePicker","label":"Datum overleg:","name":"DatumOverleg","helpTexts":null,"locked":false,"spacing":null,"required":true},{"type":"textBox","label":"Zaaknummer","name":"Zaaknummer","helpTexts":null,"locked":false,"spacing":null,"defaultValue":"{{HostSystem.Zaaknummer}}","lines":1,"placeholder":"","required":true,"maxLength":null,"shareValue":false},{"type":"dropDown","label":"Vertrouwelijkheid:","name":"Vertrouwelijkheid","helpTexts":null,"locked":false,"spacing":null,"autoSelectFirstOption":false,"dataSourceName":"Vertrouwelijkheid","defaultValue":null,"required":true,"distinct":false,"hideIfNoUserInteractionRequired":false,"shareValue":false,"dataSourceFieldName":"Voorblad_BOW_Besturingsdriehoek_DT"},{"type":"dropDown","label":"Soorten Programma's","name":"SoortenProgrammas","helpTexts":null,"locked":false,"spacing":null,"autoSelectFirstOption":false,"dataSourceName":"SoortProgrammaVoorbladBOW","defaultValue":null,"required":false,"distinct":false,"hideIfNoUserInteractionRequired":false,"shareValue":false,"dataSourceFieldName":"Name"},{"type":"textElementPlaceholder","name":"TextElement2","label":"Soorten Programma's","locked":false,"helpTexts":null,"spacing":null},{"type":"dropDown","label":"Behandelwijze","name":"Behandelwijze","helpTexts":null,"locked":false,"spacing":null,"autoSelectFirstOption":false,"dataSourceName":"Behandelwijze","defaultValue":null,"required":true,"distinct":false,"hideIfNoUserInteractionRequired":false,"shareValue":false,"dataSourceFieldName":"Name"},{"type":"textBox","label":"Vergaderduur (beoogd) in minuten:","name":"VergaderduurBeoogdInMinuten","helpTexts":null,"locked":false,"spacing":null,"defaultValue":null,"lines":1,"placeholder":"","required":true,"maxLength":null,"shareValue":false},{"type":"dropDown","label":"Presentatie:","name":"Presentatie","helpTexts":null,"locked":false,"spacing":null,"autoSelectFirstOption":false,"dataSourceName":"Ja-Nee","defaultValue":null,"required":true,"distinct":false,"hideIfNoUserInteractionRequired":false,"shareValue":false,"dataSourceFieldName":"Name"},{"type":"textBox","label":"Presentatie door:","name":"PresentatieDoor","helpTexts":null,"locked":false,"spacing":null,"defaultValue":null,"lines":1,"placeholder":"","required":false,"maxLength":null,"shareValue":false}],"formDataEntries":[]}]]></TemplafyFormConfiguration>
</file>

<file path=customXml/item2.xml><?xml version="1.0" encoding="utf-8"?>
<TemplafyTemplateConfiguration><![CDATA[{"elementsMetadata":[],"transformationConfigurations":[{"image":"{{UserProfile.Organisatie.Logo.Logo}}","shapeName":"Logo alle pagina's","width":"{{UserProfile.Organisatie.Logo.Width}}","height":"","namedSections":"","namedPages":"{{NamedPages.All}}","numberedSections":[],"leftOffset":"{{UserProfile.Organisatie.Logo.LeftOffset}}","horizontalRelativePosition":"{{HorizontalRelativePosition.Page}}","horizontalAlignment":"","topOffset":"{{UserProfile.Organisatie.Logo.TopOffset}}","verticalRelativePosition":"{{VerticalRelativePosition.Page}}","verticalAlignment":"","imageTextWrapping":"{{ImageTextWrapping.BehindText}}","rotation":"","color":"","disableUpdates":false,"type":"imageHeader"}],"enableDocumentContentUpdater":true,"version":"2.0"}]]></TemplafyTemplateConfiguration>
</file>

<file path=customXml/itemProps1.xml><?xml version="1.0" encoding="utf-8"?>
<ds:datastoreItem xmlns:ds="http://schemas.openxmlformats.org/officeDocument/2006/customXml" ds:itemID="{091A76EC-52E2-4EBD-9545-B8F94C3E6216}">
  <ds:schemaRefs/>
</ds:datastoreItem>
</file>

<file path=customXml/itemProps2.xml><?xml version="1.0" encoding="utf-8"?>
<ds:datastoreItem xmlns:ds="http://schemas.openxmlformats.org/officeDocument/2006/customXml" ds:itemID="{BD71B417-04E1-4B53-819B-016ADAB20F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Brief.dotm</Template>
  <TotalTime>187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Helmond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RonnieP</dc:creator>
  <cp:keywords/>
  <dc:description/>
  <cp:lastModifiedBy>Puts, Ronnie</cp:lastModifiedBy>
  <cp:revision>23</cp:revision>
  <dcterms:created xsi:type="dcterms:W3CDTF">2022-11-02T12:53:00Z</dcterms:created>
  <dcterms:modified xsi:type="dcterms:W3CDTF">2022-11-21T15:36:00Z</dcterms:modified>
</cp:coreProperties>
</file>